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Laurence WHITE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Sturry</w:t>
      </w:r>
      <w:proofErr w:type="spellEnd"/>
      <w:r>
        <w:t>, Kent.</w:t>
      </w: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1476</w:t>
      </w:r>
      <w:r>
        <w:tab/>
        <w:t>He made his Will.   (Plomer 505)</w:t>
      </w: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EA9" w:rsidRDefault="00114EA9" w:rsidP="00114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114E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EA9" w:rsidRDefault="00114EA9" w:rsidP="00E71FC3">
      <w:pPr>
        <w:spacing w:after="0" w:line="240" w:lineRule="auto"/>
      </w:pPr>
      <w:r>
        <w:separator/>
      </w:r>
    </w:p>
  </w:endnote>
  <w:endnote w:type="continuationSeparator" w:id="0">
    <w:p w:rsidR="00114EA9" w:rsidRDefault="00114E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EA9" w:rsidRDefault="00114EA9" w:rsidP="00E71FC3">
      <w:pPr>
        <w:spacing w:after="0" w:line="240" w:lineRule="auto"/>
      </w:pPr>
      <w:r>
        <w:separator/>
      </w:r>
    </w:p>
  </w:footnote>
  <w:footnote w:type="continuationSeparator" w:id="0">
    <w:p w:rsidR="00114EA9" w:rsidRDefault="00114E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A9"/>
    <w:rsid w:val="00114EA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B0CBC2-EF50-4AB4-AABD-FF7B8D3B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2018-02-01T08:34:00Z</dcterms:created>
  <dcterms:modified xsi:type="dcterms:W3CDTF">2018-02-01T08:34:00Z</dcterms:modified>
</cp:coreProperties>
</file>